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Gabriel Aparecido do Amaral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Gabriel Aparecido do Amaral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A83B0C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AA6" w:rsidRDefault="00144AA6">
      <w:r>
        <w:separator/>
      </w:r>
    </w:p>
  </w:endnote>
  <w:endnote w:type="continuationSeparator" w:id="0">
    <w:p w:rsidR="00144AA6" w:rsidRDefault="0014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AA6" w:rsidRDefault="00144AA6">
      <w:r>
        <w:separator/>
      </w:r>
    </w:p>
  </w:footnote>
  <w:footnote w:type="continuationSeparator" w:id="0">
    <w:p w:rsidR="00144AA6" w:rsidRDefault="00144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DE130AE" wp14:editId="3315456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52133643" wp14:editId="46157FA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1CE34C8" wp14:editId="1ECBA8B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4AA6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83B0C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2015-08-18T15:19:00Z</dcterms:created>
  <dcterms:modified xsi:type="dcterms:W3CDTF">2015-08-18T15:19:00Z</dcterms:modified>
</cp:coreProperties>
</file>